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7650" w14:textId="77777777" w:rsidR="003E045A" w:rsidRDefault="003E045A" w:rsidP="003E04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TRYNE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57E695E1" w14:textId="77777777" w:rsidR="003E045A" w:rsidRDefault="003E045A" w:rsidP="003E045A">
      <w:pPr>
        <w:pStyle w:val="NoSpacing"/>
        <w:rPr>
          <w:rFonts w:cs="Times New Roman"/>
          <w:szCs w:val="24"/>
        </w:rPr>
      </w:pPr>
    </w:p>
    <w:p w14:paraId="4410C921" w14:textId="77777777" w:rsidR="003E045A" w:rsidRDefault="003E045A" w:rsidP="003E045A">
      <w:pPr>
        <w:pStyle w:val="NoSpacing"/>
        <w:rPr>
          <w:rFonts w:cs="Times New Roman"/>
          <w:szCs w:val="24"/>
        </w:rPr>
      </w:pPr>
    </w:p>
    <w:p w14:paraId="5300E282" w14:textId="77777777" w:rsidR="003E045A" w:rsidRDefault="003E045A" w:rsidP="003E04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Newmarket,</w:t>
      </w:r>
    </w:p>
    <w:p w14:paraId="63FE882A" w14:textId="77777777" w:rsidR="003E045A" w:rsidRDefault="003E045A" w:rsidP="003E04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Cambridgeshire, into lands of Thomas Peyton(q.v.).</w:t>
      </w:r>
    </w:p>
    <w:p w14:paraId="36BAA586" w14:textId="77777777" w:rsidR="003E045A" w:rsidRDefault="003E045A" w:rsidP="003E045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16CDF98" w14:textId="77777777" w:rsidR="003E045A" w:rsidRDefault="003E045A" w:rsidP="003E045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pp.145-6)</w:t>
      </w:r>
    </w:p>
    <w:p w14:paraId="38CAA2DC" w14:textId="77777777" w:rsidR="003E045A" w:rsidRDefault="003E045A" w:rsidP="003E045A">
      <w:pPr>
        <w:pStyle w:val="NoSpacing"/>
        <w:rPr>
          <w:rFonts w:eastAsia="Times New Roman" w:cs="Times New Roman"/>
          <w:szCs w:val="24"/>
        </w:rPr>
      </w:pPr>
    </w:p>
    <w:p w14:paraId="50D6A731" w14:textId="77777777" w:rsidR="003E045A" w:rsidRDefault="003E045A" w:rsidP="003E045A">
      <w:pPr>
        <w:pStyle w:val="NoSpacing"/>
        <w:rPr>
          <w:rFonts w:eastAsia="Times New Roman" w:cs="Times New Roman"/>
          <w:szCs w:val="24"/>
        </w:rPr>
      </w:pPr>
    </w:p>
    <w:p w14:paraId="55D8D166" w14:textId="77777777" w:rsidR="003E045A" w:rsidRDefault="003E045A" w:rsidP="003E045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November 2023</w:t>
      </w:r>
    </w:p>
    <w:p w14:paraId="4B1217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E7C6C" w14:textId="77777777" w:rsidR="003E045A" w:rsidRDefault="003E045A" w:rsidP="009139A6">
      <w:r>
        <w:separator/>
      </w:r>
    </w:p>
  </w:endnote>
  <w:endnote w:type="continuationSeparator" w:id="0">
    <w:p w14:paraId="75C1B562" w14:textId="77777777" w:rsidR="003E045A" w:rsidRDefault="003E04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2CB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92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9C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73331" w14:textId="77777777" w:rsidR="003E045A" w:rsidRDefault="003E045A" w:rsidP="009139A6">
      <w:r>
        <w:separator/>
      </w:r>
    </w:p>
  </w:footnote>
  <w:footnote w:type="continuationSeparator" w:id="0">
    <w:p w14:paraId="1AD67848" w14:textId="77777777" w:rsidR="003E045A" w:rsidRDefault="003E04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CC1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AED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2CF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5A"/>
    <w:rsid w:val="000666E0"/>
    <w:rsid w:val="002510B7"/>
    <w:rsid w:val="003E045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553DF"/>
  <w15:chartTrackingRefBased/>
  <w15:docId w15:val="{1FBA44A4-53E0-4BB9-802C-4DA36EB2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2023-11-01T19:17:00Z</dcterms:created>
  <dcterms:modified xsi:type="dcterms:W3CDTF">2023-11-01T19:18:00Z</dcterms:modified>
</cp:coreProperties>
</file>